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F5F37" w14:textId="77777777" w:rsidR="009B460A" w:rsidRDefault="009B460A" w:rsidP="00BB5C4F">
      <w:r>
        <w:separator/>
      </w:r>
    </w:p>
  </w:endnote>
  <w:endnote w:type="continuationSeparator" w:id="0">
    <w:p w14:paraId="6ECACAD9" w14:textId="77777777" w:rsidR="009B460A" w:rsidRDefault="009B460A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D48E9" w14:textId="77777777" w:rsidR="00521B51" w:rsidRDefault="00521B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59173" w14:textId="77777777" w:rsidR="009B460A" w:rsidRDefault="009B460A" w:rsidP="00BB5C4F">
      <w:r>
        <w:separator/>
      </w:r>
    </w:p>
  </w:footnote>
  <w:footnote w:type="continuationSeparator" w:id="0">
    <w:p w14:paraId="69CB31F9" w14:textId="77777777" w:rsidR="009B460A" w:rsidRDefault="009B460A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E7D80" w14:textId="77777777" w:rsidR="00521B51" w:rsidRDefault="00521B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146BA" w14:textId="77777777" w:rsidR="00521B51" w:rsidRDefault="00521B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8B2B5" w14:textId="77777777" w:rsidR="00521B51" w:rsidRPr="00076E56" w:rsidRDefault="00521B51" w:rsidP="00521B51">
    <w:pPr>
      <w:pStyle w:val="Header"/>
      <w:jc w:val="center"/>
      <w:rPr>
        <w:rFonts w:asciiTheme="minorHAnsi" w:hAnsiTheme="minorHAnsi" w:cstheme="minorHAnsi"/>
        <w:color w:val="006A8E"/>
        <w:sz w:val="24"/>
      </w:rPr>
    </w:pPr>
    <w:r w:rsidRPr="00076E56">
      <w:rPr>
        <w:rFonts w:asciiTheme="minorHAnsi" w:hAnsiTheme="minorHAnsi" w:cstheme="minorHAnsi"/>
        <w:color w:val="006A8E"/>
        <w:sz w:val="24"/>
      </w:rPr>
      <w:t>Vrtec Mornarček Piran</w:t>
    </w:r>
  </w:p>
  <w:p w14:paraId="762C847F" w14:textId="77777777" w:rsidR="00521B51" w:rsidRPr="00076E56" w:rsidRDefault="00521B51" w:rsidP="00521B51">
    <w:pPr>
      <w:pStyle w:val="Header"/>
      <w:jc w:val="center"/>
      <w:rPr>
        <w:rFonts w:asciiTheme="minorHAnsi" w:hAnsiTheme="minorHAnsi" w:cstheme="minorHAnsi"/>
        <w:color w:val="006A8E"/>
        <w:sz w:val="24"/>
      </w:rPr>
    </w:pPr>
    <w:r w:rsidRPr="00076E56">
      <w:rPr>
        <w:rFonts w:asciiTheme="minorHAnsi" w:hAnsiTheme="minorHAnsi" w:cstheme="minorHAnsi"/>
        <w:color w:val="006A8E"/>
        <w:sz w:val="24"/>
      </w:rPr>
      <w:t>Scuola dell'infanzia Mornarček Pirano</w:t>
    </w:r>
  </w:p>
  <w:p w14:paraId="4B5F8B70" w14:textId="24E3E590" w:rsidR="006B67EC" w:rsidRPr="00D532AD" w:rsidRDefault="00521B51" w:rsidP="00521B51">
    <w:pPr>
      <w:pStyle w:val="Header"/>
      <w:jc w:val="center"/>
    </w:pPr>
    <w:r w:rsidRPr="00076E56">
      <w:rPr>
        <w:rFonts w:asciiTheme="minorHAnsi" w:hAnsiTheme="minorHAnsi" w:cstheme="minorHAnsi"/>
        <w:color w:val="006A8E"/>
        <w:sz w:val="24"/>
      </w:rPr>
      <w:t>Ulica IX. Korpusa 40 a, 6330  Piran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6362B"/>
    <w:rsid w:val="00071B16"/>
    <w:rsid w:val="000A1A5B"/>
    <w:rsid w:val="000E7CD3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9227B"/>
    <w:rsid w:val="002B0D99"/>
    <w:rsid w:val="002C0549"/>
    <w:rsid w:val="002D6290"/>
    <w:rsid w:val="002E13B8"/>
    <w:rsid w:val="00300027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4020B"/>
    <w:rsid w:val="00461B90"/>
    <w:rsid w:val="004B45F9"/>
    <w:rsid w:val="004D4EC4"/>
    <w:rsid w:val="00500445"/>
    <w:rsid w:val="00511D99"/>
    <w:rsid w:val="00521826"/>
    <w:rsid w:val="00521B51"/>
    <w:rsid w:val="00522FDF"/>
    <w:rsid w:val="005376C1"/>
    <w:rsid w:val="00567CF9"/>
    <w:rsid w:val="00597C9A"/>
    <w:rsid w:val="005A525C"/>
    <w:rsid w:val="005C7FCC"/>
    <w:rsid w:val="005D66BC"/>
    <w:rsid w:val="005E7D8E"/>
    <w:rsid w:val="005F1331"/>
    <w:rsid w:val="00600597"/>
    <w:rsid w:val="006011E2"/>
    <w:rsid w:val="006018C6"/>
    <w:rsid w:val="006048F4"/>
    <w:rsid w:val="00612BC0"/>
    <w:rsid w:val="006211BD"/>
    <w:rsid w:val="00641C32"/>
    <w:rsid w:val="00666ABD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7BCF"/>
    <w:rsid w:val="00852373"/>
    <w:rsid w:val="008600A6"/>
    <w:rsid w:val="008846DF"/>
    <w:rsid w:val="00884BE7"/>
    <w:rsid w:val="00893C43"/>
    <w:rsid w:val="008B6812"/>
    <w:rsid w:val="008D0AE0"/>
    <w:rsid w:val="008F740B"/>
    <w:rsid w:val="00905858"/>
    <w:rsid w:val="009071D7"/>
    <w:rsid w:val="00960F90"/>
    <w:rsid w:val="00962BBF"/>
    <w:rsid w:val="00976774"/>
    <w:rsid w:val="009956F4"/>
    <w:rsid w:val="009B460A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226"/>
    <w:rsid w:val="00BB5C4F"/>
    <w:rsid w:val="00BB60C3"/>
    <w:rsid w:val="00BE2DAB"/>
    <w:rsid w:val="00C17D5B"/>
    <w:rsid w:val="00C71C7C"/>
    <w:rsid w:val="00C81B9A"/>
    <w:rsid w:val="00CA0192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2C8F"/>
    <w:rsid w:val="00D17A99"/>
    <w:rsid w:val="00D532AD"/>
    <w:rsid w:val="00D554AE"/>
    <w:rsid w:val="00D57953"/>
    <w:rsid w:val="00D72DCE"/>
    <w:rsid w:val="00D76383"/>
    <w:rsid w:val="00DC0632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331D1"/>
    <w:rsid w:val="00F441FA"/>
    <w:rsid w:val="00F75BC3"/>
    <w:rsid w:val="00FB756D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2023-04-06T11:12:00Z</dcterms:created>
  <dcterms:modified xsi:type="dcterms:W3CDTF">2023-05-05T11:38:00Z</dcterms:modified>
  <cp:contentStatus/>
</cp:coreProperties>
</file>